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312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</w:p>
    <w:p w14:paraId="4FFBFA27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4E48723D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2995295" cy="605155"/>
            <wp:effectExtent l="0" t="0" r="1905" b="0"/>
            <wp:docPr id="23" name="图片 23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5924" t="46937" r="27845" b="46459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6967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63D2FA51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543E37EB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2BC11978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bookmarkStart w:id="0" w:name="_Subtitle#2940527000"/>
      <w:r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  <w:t>高等数学</w:t>
      </w:r>
    </w:p>
    <w:p w14:paraId="19077AB5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r>
        <w:rPr>
          <w:rFonts w:hint="eastAsia" w:ascii="思源宋体" w:hAnsi="思源宋体" w:eastAsia="思源宋体" w:cs="思源宋体"/>
          <w:color w:val="00B0F0"/>
          <w:sz w:val="44"/>
          <w:szCs w:val="44"/>
          <w:lang w:val="en-US" w:eastAsia="zh-CN"/>
        </w:rPr>
        <w:t>（经管类专业适用）</w:t>
      </w:r>
    </w:p>
    <w:p w14:paraId="547AAAAB">
      <w:pPr>
        <w:jc w:val="center"/>
        <w:rPr>
          <w:rFonts w:hint="eastAsia"/>
          <w:color w:val="00B0F0"/>
          <w:sz w:val="80"/>
          <w:lang w:val="zh-CN"/>
        </w:rPr>
      </w:pPr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>【 第三版</w:t>
      </w:r>
      <w:bookmarkEnd w:id="0"/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B0F0"/>
          <w:sz w:val="40"/>
          <w:lang w:val="zh-CN"/>
        </w:rPr>
        <w:t>】</w:t>
      </w:r>
    </w:p>
    <w:p w14:paraId="08896C93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color w:val="00B0F0"/>
          <w:sz w:val="21"/>
          <w:szCs w:val="21"/>
          <w:lang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3CC27B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jc w:val="center"/>
        <w:textAlignment w:val="auto"/>
        <w:rPr>
          <w:color w:val="00B0F0"/>
        </w:rPr>
      </w:pPr>
      <w:bookmarkStart w:id="1" w:name="_GoBack"/>
      <w:r>
        <w:rPr>
          <w:rFonts w:hint="eastAsia"/>
          <w:b/>
          <w:color w:val="00B0F0"/>
          <w:szCs w:val="21"/>
        </w:rPr>
        <w:t>第</w:t>
      </w:r>
      <w:r>
        <w:rPr>
          <w:rFonts w:hint="eastAsia"/>
          <w:b/>
          <w:color w:val="00B0F0"/>
          <w:szCs w:val="21"/>
          <w:lang w:val="en-US" w:eastAsia="zh-CN"/>
        </w:rPr>
        <w:t>六</w:t>
      </w:r>
      <w:bookmarkEnd w:id="1"/>
      <w:r>
        <w:rPr>
          <w:rFonts w:hint="eastAsia"/>
          <w:b/>
          <w:color w:val="00B0F0"/>
          <w:szCs w:val="21"/>
        </w:rPr>
        <w:t>章  定积分</w:t>
      </w: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2501"/>
        <w:gridCol w:w="392"/>
        <w:gridCol w:w="1445"/>
        <w:gridCol w:w="392"/>
        <w:gridCol w:w="3193"/>
      </w:tblGrid>
      <w:tr w14:paraId="533D2DA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F2098D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C222E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A165D8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shd w:val="clear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15E4BE9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F017FD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F262C0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F22B58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6C0084E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60590A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717000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B7779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191451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shd w:val="clear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168CB73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285CED3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DF3085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DE26B77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</w:t>
            </w:r>
            <w:r>
              <w:rPr>
                <w:rFonts w:hint="eastAsia"/>
                <w:b/>
                <w:color w:val="00008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/>
                <w:b/>
                <w:color w:val="000080"/>
                <w:sz w:val="24"/>
                <w:szCs w:val="24"/>
              </w:rPr>
              <w:t>章  定积分</w:t>
            </w:r>
          </w:p>
        </w:tc>
      </w:tr>
      <w:tr w14:paraId="63AD05F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E2685D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F10957D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第一节  定积分的概念</w:t>
            </w:r>
          </w:p>
        </w:tc>
      </w:tr>
      <w:tr w14:paraId="32B82C2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8244A0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0C50475">
            <w:pPr>
              <w:pStyle w:val="10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理解定积分的概念和定积分的几何意义. </w:t>
            </w:r>
          </w:p>
        </w:tc>
      </w:tr>
      <w:tr w14:paraId="339F2D3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83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A63343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3D8A4A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746B4EE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掌握定积分的性质</w:t>
            </w:r>
          </w:p>
        </w:tc>
      </w:tr>
      <w:tr w14:paraId="2AD5879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87D1FE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7687DBD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BE9F7D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5021AFE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第一节   定积分的概念</w:t>
            </w:r>
          </w:p>
          <w:p w14:paraId="4DE27267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</w:p>
          <w:p w14:paraId="7429FCCC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6.1.1 定积分的定义</w:t>
            </w:r>
          </w:p>
          <w:p w14:paraId="548DBC56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6.1.2 定积分的几何意义</w:t>
            </w:r>
          </w:p>
          <w:p w14:paraId="7D6C7006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6.1.3 定积分的基本性质</w:t>
            </w:r>
          </w:p>
        </w:tc>
      </w:tr>
      <w:tr w14:paraId="43C5E6E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8AFF52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947AC10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定积分的概念</w:t>
            </w:r>
          </w:p>
        </w:tc>
      </w:tr>
      <w:tr w14:paraId="6E2607E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D030975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F094D43">
            <w:pPr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习题6.1 A组 1.2.3.</w:t>
            </w:r>
          </w:p>
        </w:tc>
      </w:tr>
      <w:tr w14:paraId="4AC74C9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037" w:hRule="atLeast"/>
          <w:jc w:val="center"/>
        </w:trPr>
        <w:tc>
          <w:tcPr>
            <w:tcW w:w="1715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4174A3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CB9C7C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  <w:p w14:paraId="36E2D77B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923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7A1CA99C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04A6AC9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5C37F53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01" w:type="dxa"/>
            <w:tcBorders>
              <w:top w:val="double" w:color="00B0F0" w:sz="4" w:space="0"/>
            </w:tcBorders>
            <w:noWrap w:val="0"/>
            <w:vAlign w:val="center"/>
          </w:tcPr>
          <w:p w14:paraId="2427BB4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5817BFF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3C2CEED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D81F59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6D9872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182A9A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FAEDC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6693C6F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946281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noWrap w:val="0"/>
            <w:vAlign w:val="center"/>
          </w:tcPr>
          <w:p w14:paraId="4E1BA084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65B4F4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B709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40DDA6C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58AD71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6156F63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第六章  定积分</w:t>
            </w:r>
          </w:p>
        </w:tc>
      </w:tr>
      <w:tr w14:paraId="2EDE5B5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A55330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70C8F89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第二节  微积分基本定理</w:t>
            </w:r>
          </w:p>
        </w:tc>
      </w:tr>
      <w:tr w14:paraId="326FE15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2F691E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233EE80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理解变上限积分函数及性质</w:t>
            </w:r>
          </w:p>
        </w:tc>
      </w:tr>
      <w:tr w14:paraId="68F0A43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39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0175F7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76D3850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E1C5E3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熟练运用牛顿—莱布尼茨公式求定积分</w:t>
            </w:r>
          </w:p>
        </w:tc>
      </w:tr>
      <w:tr w14:paraId="19EB8E0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E3E893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7202897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96E443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8DB90D0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第二节  微积分基本定理</w:t>
            </w:r>
          </w:p>
          <w:p w14:paraId="307CEA90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62A15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6.2.1 原函数存在定理</w:t>
            </w:r>
          </w:p>
          <w:p w14:paraId="5B66B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6.2.2 牛顿—莱布尼茨公式</w:t>
            </w:r>
          </w:p>
        </w:tc>
      </w:tr>
      <w:tr w14:paraId="590E5F6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0420DF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085863B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微积分基本定理</w:t>
            </w:r>
          </w:p>
        </w:tc>
      </w:tr>
      <w:tr w14:paraId="27588AA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027A48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9911E28">
            <w:pPr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习题6.2 B组 1.2.3.</w:t>
            </w:r>
          </w:p>
        </w:tc>
      </w:tr>
      <w:tr w14:paraId="4BABD2F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18" w:hRule="atLeast"/>
          <w:jc w:val="center"/>
        </w:trPr>
        <w:tc>
          <w:tcPr>
            <w:tcW w:w="1715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37FC70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23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0C0C57FC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6350124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6E487DF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01" w:type="dxa"/>
            <w:tcBorders>
              <w:top w:val="double" w:color="00B0F0" w:sz="4" w:space="0"/>
            </w:tcBorders>
            <w:noWrap w:val="0"/>
            <w:vAlign w:val="center"/>
          </w:tcPr>
          <w:p w14:paraId="66E3A26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24F250C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4962F41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0799BE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0D29AA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3D44F2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A37605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C60CB7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C09C7D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noWrap w:val="0"/>
            <w:vAlign w:val="center"/>
          </w:tcPr>
          <w:p w14:paraId="6700564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DC693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FE518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2D0173E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F52B6D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CBB1809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第六章  定积分</w:t>
            </w:r>
          </w:p>
        </w:tc>
      </w:tr>
      <w:tr w14:paraId="7364006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833533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CD71CA4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第三节  定积分的计算</w:t>
            </w:r>
          </w:p>
        </w:tc>
      </w:tr>
      <w:tr w14:paraId="08973AC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F53FC3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9DEA08B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了解第二换元积分法</w:t>
            </w:r>
          </w:p>
        </w:tc>
      </w:tr>
      <w:tr w14:paraId="34A7969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008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925B9E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67DEBC1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F30141B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1.熟练掌握定积分的第一换元积分法</w:t>
            </w:r>
          </w:p>
          <w:p w14:paraId="642F9410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2.掌握定积分的分部积分法.</w:t>
            </w:r>
          </w:p>
        </w:tc>
      </w:tr>
      <w:tr w14:paraId="37F0120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8781AE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2FC38ED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8C5E5E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53AC767">
            <w:pPr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第三节  定积分的计算</w:t>
            </w:r>
          </w:p>
          <w:p w14:paraId="27BA7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144A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6.3.1 定积分的换元积分法</w:t>
            </w:r>
          </w:p>
          <w:p w14:paraId="11479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6.3.2 定积分的分部积分法</w:t>
            </w:r>
          </w:p>
        </w:tc>
      </w:tr>
      <w:tr w14:paraId="0DC272C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756919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3915A98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定积分的计算</w:t>
            </w:r>
          </w:p>
        </w:tc>
      </w:tr>
      <w:tr w14:paraId="2281B1F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7F75E5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FD9D130">
            <w:pPr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习题6.3 A组   B组</w:t>
            </w:r>
          </w:p>
        </w:tc>
      </w:tr>
      <w:tr w14:paraId="026D4E3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125" w:hRule="atLeast"/>
          <w:jc w:val="center"/>
        </w:trPr>
        <w:tc>
          <w:tcPr>
            <w:tcW w:w="1715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3A5AE0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23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28E427BD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4587731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2D33138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01" w:type="dxa"/>
            <w:tcBorders>
              <w:top w:val="double" w:color="00B0F0" w:sz="4" w:space="0"/>
            </w:tcBorders>
            <w:noWrap w:val="0"/>
            <w:vAlign w:val="center"/>
          </w:tcPr>
          <w:p w14:paraId="1D05976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5E9DFB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01C3E32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6B9B97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2978DA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135A60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3BADE5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4E28FB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8C38DE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noWrap w:val="0"/>
            <w:vAlign w:val="center"/>
          </w:tcPr>
          <w:p w14:paraId="0FDB803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3BFF51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02805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1F70089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D8C3A8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25332E5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第六章  定积分</w:t>
            </w:r>
          </w:p>
        </w:tc>
      </w:tr>
      <w:tr w14:paraId="351431F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23C0F7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15F080A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第四节  定积分的应用</w:t>
            </w:r>
          </w:p>
        </w:tc>
      </w:tr>
      <w:tr w14:paraId="0AA41DD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35A413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99F1BD8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熟悉定积分的应用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的方法</w:t>
            </w:r>
          </w:p>
        </w:tc>
      </w:tr>
      <w:tr w14:paraId="7B9F023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CB1C76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1C1D69F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E06BB83">
            <w:pPr>
              <w:numPr>
                <w:ilvl w:val="0"/>
                <w:numId w:val="0"/>
              </w:numPr>
              <w:spacing w:line="360" w:lineRule="auto"/>
              <w:ind w:left="105" w:leftChars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掌握用定积分求平面图形的面积. </w:t>
            </w:r>
          </w:p>
          <w:p w14:paraId="73B99813">
            <w:pPr>
              <w:numPr>
                <w:ilvl w:val="0"/>
                <w:numId w:val="0"/>
              </w:numPr>
              <w:spacing w:line="360" w:lineRule="auto"/>
              <w:ind w:left="105" w:leftChars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2.已知边际函数，求总函数.</w:t>
            </w:r>
          </w:p>
        </w:tc>
      </w:tr>
      <w:tr w14:paraId="27E27BC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DC1040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A6D0EC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ED444E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9EB4083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第四节  定积分的应用</w:t>
            </w:r>
          </w:p>
          <w:p w14:paraId="58E04496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31D41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6.4.1 平面图形的面积</w:t>
            </w:r>
          </w:p>
          <w:p w14:paraId="60D6C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6.4.2 定积分在经济中的应用</w:t>
            </w:r>
          </w:p>
        </w:tc>
      </w:tr>
      <w:tr w14:paraId="38ABB39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453FF8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F6C7B99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定积分的应用</w:t>
            </w:r>
          </w:p>
        </w:tc>
      </w:tr>
      <w:tr w14:paraId="17C6DCE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E0E4C6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731318A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求曲线 y=2与直线y=x所围成的平面图形的面积. </w:t>
            </w:r>
          </w:p>
          <w:p w14:paraId="14B73799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2.求曲线 y=1—x²直线与x轴所围成的平面图形的面积. </w:t>
            </w:r>
          </w:p>
          <w:p w14:paraId="3D53EA3B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3.求由抛物线 y=x²与曲线y=2-x²所围成图形的面积.</w:t>
            </w:r>
          </w:p>
        </w:tc>
      </w:tr>
      <w:tr w14:paraId="1A3626F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98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4C68E1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2D8EAD4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4E777F9E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30D55382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5861B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p w14:paraId="5C332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体">
    <w:panose1 w:val="02020700000000000000"/>
    <w:charset w:val="86"/>
    <w:family w:val="auto"/>
    <w:pitch w:val="default"/>
    <w:sig w:usb0="B00002BF" w:usb1="6BDFFDFE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526EF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609840" cy="10763885"/>
          <wp:effectExtent l="0" t="0" r="10160" b="5715"/>
          <wp:wrapNone/>
          <wp:docPr id="10" name="WordPictureWatermark10243074" descr="理-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0243074" descr="理-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2BF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-544195</wp:posOffset>
          </wp:positionH>
          <wp:positionV relativeFrom="paragraph">
            <wp:posOffset>10160</wp:posOffset>
          </wp:positionV>
          <wp:extent cx="7609840" cy="10763885"/>
          <wp:effectExtent l="0" t="0" r="10160" b="5715"/>
          <wp:wrapNone/>
          <wp:docPr id="22" name="图片 22" descr="理-封面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理-封面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7F64E6D"/>
    <w:rsid w:val="0AC91BFE"/>
    <w:rsid w:val="0AD81455"/>
    <w:rsid w:val="0D955DE9"/>
    <w:rsid w:val="10F1501F"/>
    <w:rsid w:val="127B5154"/>
    <w:rsid w:val="17883055"/>
    <w:rsid w:val="192A37C4"/>
    <w:rsid w:val="1C76493F"/>
    <w:rsid w:val="235C6C70"/>
    <w:rsid w:val="25D4529B"/>
    <w:rsid w:val="277B2154"/>
    <w:rsid w:val="29167977"/>
    <w:rsid w:val="2A726E56"/>
    <w:rsid w:val="2F3621B9"/>
    <w:rsid w:val="436C72A2"/>
    <w:rsid w:val="4B3F2B00"/>
    <w:rsid w:val="53D02297"/>
    <w:rsid w:val="66DA380C"/>
    <w:rsid w:val="679B2764"/>
    <w:rsid w:val="68AC6E39"/>
    <w:rsid w:val="70891CF3"/>
    <w:rsid w:val="7E7C8DA4"/>
    <w:rsid w:val="BD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2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yue\Library\Containers\com.kingsoft.wpsoffice.mac\Data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961</Words>
  <Characters>1127</Characters>
  <Lines>1</Lines>
  <Paragraphs>1</Paragraphs>
  <TotalTime>0</TotalTime>
  <ScaleCrop>false</ScaleCrop>
  <LinksUpToDate>false</LinksUpToDate>
  <CharactersWithSpaces>1234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六月</cp:lastModifiedBy>
  <dcterms:modified xsi:type="dcterms:W3CDTF">2025-01-20T11:41:05Z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5D7E8AF1C6A0442885257EC3A610F3AB_13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